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485B2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07143/025-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485B20" w:rsidRPr="00485B2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485B20" w:rsidRPr="00485B20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485B20" w:rsidRPr="00485B20">
          <w:rPr>
            <w:rStyle w:val="aa"/>
          </w:rPr>
          <w:t xml:space="preserve"> 6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485B20" w:rsidRPr="00485B20">
          <w:rPr>
            <w:u w:val="single"/>
          </w:rPr>
          <w:t xml:space="preserve"> 07143/025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485B20" w:rsidRPr="00485B20">
          <w:rPr>
            <w:rStyle w:val="aa"/>
          </w:rPr>
          <w:t xml:space="preserve"> Врач-фтизиатр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485B20" w:rsidRPr="00485B20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485B20" w:rsidRPr="00485B2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DF2436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F2436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DF2436" w:rsidP="005859B9">
      <w:fldSimple w:instr=" DOCVARIABLE operac \* MERGEFORMAT ">
        <w:r w:rsidR="00485B20" w:rsidRPr="00485B20">
          <w:t xml:space="preserve"> Проведение медицинских осмотров и диагностики заболеваний, лечение пациентов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9501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870D4C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870D4C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70D4C">
              <w:rPr>
                <w:sz w:val="18"/>
                <w:szCs w:val="18"/>
              </w:rPr>
              <w:t>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E41539" w:rsidRPr="00E41539">
          <w:rPr>
            <w:bCs/>
          </w:rPr>
          <w:t>-</w:t>
        </w:r>
        <w:r w:rsidR="00E41539" w:rsidRPr="00E41539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E41539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85B2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07143/025-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DF2436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DF2436" w:rsidRPr="00310C71">
            <w:rPr>
              <w:rStyle w:val="ad"/>
              <w:sz w:val="20"/>
              <w:szCs w:val="20"/>
            </w:rPr>
            <w:fldChar w:fldCharType="separate"/>
          </w:r>
          <w:r w:rsidR="00485B20">
            <w:rPr>
              <w:rStyle w:val="ad"/>
              <w:noProof/>
              <w:sz w:val="20"/>
              <w:szCs w:val="20"/>
            </w:rPr>
            <w:t>1</w:t>
          </w:r>
          <w:r w:rsidR="00DF2436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85B20" w:rsidRPr="00485B20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2;  07143/025, 07143/025-1А (07143/02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F3DB7EC29BE24F8098E6B1986F721834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5- ТЖ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C380A1F77E34059AD92120922B0266E"/>
    <w:docVar w:name="rm_id" w:val="206"/>
    <w:docVar w:name="rm_name" w:val=" Врач-фтизиатр "/>
    <w:docVar w:name="rm_number" w:val=" 07143/025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210A14"/>
    <w:rsid w:val="00234932"/>
    <w:rsid w:val="0024276E"/>
    <w:rsid w:val="00295013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44975"/>
    <w:rsid w:val="00454085"/>
    <w:rsid w:val="00485B20"/>
    <w:rsid w:val="00486234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70D4C"/>
    <w:rsid w:val="00883461"/>
    <w:rsid w:val="008D5F6D"/>
    <w:rsid w:val="008E65AD"/>
    <w:rsid w:val="008E68DE"/>
    <w:rsid w:val="0090588D"/>
    <w:rsid w:val="0092778A"/>
    <w:rsid w:val="00967790"/>
    <w:rsid w:val="009B7247"/>
    <w:rsid w:val="009E4111"/>
    <w:rsid w:val="00A12349"/>
    <w:rsid w:val="00A209B5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54CFC"/>
    <w:rsid w:val="00CE3307"/>
    <w:rsid w:val="00D355DB"/>
    <w:rsid w:val="00D57F96"/>
    <w:rsid w:val="00D76DF8"/>
    <w:rsid w:val="00DB5302"/>
    <w:rsid w:val="00DD6B1F"/>
    <w:rsid w:val="00DF0E86"/>
    <w:rsid w:val="00DF2436"/>
    <w:rsid w:val="00E10E14"/>
    <w:rsid w:val="00E124F4"/>
    <w:rsid w:val="00E1569E"/>
    <w:rsid w:val="00E346BF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